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2DE47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William MARNY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73263AC8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AA0790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F0F15C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Jun.1408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attorney prior to going to Ireland.</w:t>
      </w:r>
    </w:p>
    <w:p w14:paraId="53682C4A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 1405-8 p.446)</w:t>
      </w:r>
    </w:p>
    <w:p w14:paraId="5E77F2DD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AACFC46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956EA2A" w14:textId="77777777" w:rsidR="0048402E" w:rsidRDefault="0048402E" w:rsidP="0048402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24 March 2023</w:t>
      </w:r>
    </w:p>
    <w:p w14:paraId="467EA9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55F0B" w14:textId="77777777" w:rsidR="0048402E" w:rsidRDefault="0048402E" w:rsidP="009139A6">
      <w:r>
        <w:separator/>
      </w:r>
    </w:p>
  </w:endnote>
  <w:endnote w:type="continuationSeparator" w:id="0">
    <w:p w14:paraId="4BA9ABF4" w14:textId="77777777" w:rsidR="0048402E" w:rsidRDefault="004840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0A3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9B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FFD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A0B97" w14:textId="77777777" w:rsidR="0048402E" w:rsidRDefault="0048402E" w:rsidP="009139A6">
      <w:r>
        <w:separator/>
      </w:r>
    </w:p>
  </w:footnote>
  <w:footnote w:type="continuationSeparator" w:id="0">
    <w:p w14:paraId="18773A44" w14:textId="77777777" w:rsidR="0048402E" w:rsidRDefault="004840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C5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105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34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2E"/>
    <w:rsid w:val="000666E0"/>
    <w:rsid w:val="002510B7"/>
    <w:rsid w:val="0048402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A9011"/>
  <w15:chartTrackingRefBased/>
  <w15:docId w15:val="{BF4A414D-875E-4F45-88A2-38312D5D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2023-03-28T20:53:00Z</dcterms:created>
  <dcterms:modified xsi:type="dcterms:W3CDTF">2023-03-28T20:53:00Z</dcterms:modified>
</cp:coreProperties>
</file>